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F65C3" w14:textId="61559799" w:rsidR="00C71770" w:rsidRPr="00C71770" w:rsidRDefault="00C71770" w:rsidP="00C71770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C71770">
        <w:rPr>
          <w:rFonts w:cs="Arial"/>
          <w:b w:val="0"/>
          <w:bCs/>
          <w:sz w:val="24"/>
        </w:rPr>
        <w:t>3GPP TSG RAN Meeting #102</w:t>
      </w:r>
      <w:r w:rsidRPr="00C71770">
        <w:rPr>
          <w:rFonts w:cs="Arial"/>
          <w:b w:val="0"/>
          <w:bCs/>
          <w:sz w:val="24"/>
        </w:rPr>
        <w:tab/>
        <w:t>RP-233253</w:t>
      </w:r>
    </w:p>
    <w:p w14:paraId="524591CE" w14:textId="247F31FF" w:rsidR="00595B52" w:rsidRPr="00DA709D" w:rsidRDefault="00C71770" w:rsidP="00C71770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C71770">
        <w:rPr>
          <w:rFonts w:cs="Arial"/>
          <w:b w:val="0"/>
          <w:bCs/>
          <w:sz w:val="24"/>
        </w:rPr>
        <w:t xml:space="preserve">Edinburgh, </w:t>
      </w:r>
      <w:r w:rsidR="00E15156">
        <w:rPr>
          <w:rFonts w:cs="Arial"/>
          <w:b w:val="0"/>
          <w:bCs/>
          <w:sz w:val="24"/>
        </w:rPr>
        <w:t>UK</w:t>
      </w:r>
      <w:r w:rsidRPr="00C71770">
        <w:rPr>
          <w:rFonts w:cs="Arial"/>
          <w:b w:val="0"/>
          <w:bCs/>
          <w:sz w:val="24"/>
        </w:rPr>
        <w:t>, December 11-15, 2023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202FFB74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C71770" w:rsidRPr="00C71770">
        <w:rPr>
          <w:rFonts w:ascii="Arial" w:hAnsi="Arial" w:cs="Arial"/>
          <w:b/>
          <w:bCs/>
        </w:rPr>
        <w:t>Rapporteur (MediaTek Inc., Apple)</w:t>
      </w:r>
    </w:p>
    <w:p w14:paraId="21C5915E" w14:textId="04D24EA3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C71770" w:rsidRPr="00C71770">
        <w:rPr>
          <w:rFonts w:ascii="Arial" w:hAnsi="Arial" w:cs="Arial"/>
          <w:b/>
          <w:bCs/>
        </w:rPr>
        <w:t>Rel-18 Work Item Exception for Further NR Mobility Enhancements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531310A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C71770" w:rsidRPr="00C71770">
        <w:rPr>
          <w:rFonts w:ascii="Arial" w:hAnsi="Arial"/>
          <w:b/>
        </w:rPr>
        <w:t>9.3.2.1 Further NR mobility enhancements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574415CB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C71770" w:rsidRPr="00C71770">
        <w:rPr>
          <w:sz w:val="24"/>
          <w:szCs w:val="24"/>
        </w:rPr>
        <w:t>Exception sheet for Rel-18 Further NR Mobility Enhancements Work Item</w:t>
      </w:r>
    </w:p>
    <w:p w14:paraId="3C946738" w14:textId="58D7074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C71770" w:rsidRPr="00C71770">
        <w:rPr>
          <w:sz w:val="24"/>
          <w:szCs w:val="24"/>
        </w:rPr>
        <w:t>NR_Mob_enh2</w:t>
      </w:r>
    </w:p>
    <w:p w14:paraId="2448A9DC" w14:textId="0EE54BD1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C71770" w:rsidRPr="00C71770">
        <w:rPr>
          <w:sz w:val="24"/>
          <w:szCs w:val="24"/>
        </w:rPr>
        <w:t>940098</w:t>
      </w:r>
    </w:p>
    <w:p w14:paraId="12A92096" w14:textId="0380AF4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71770">
        <w:rPr>
          <w:rFonts w:hint="eastAsia"/>
          <w:b/>
          <w:sz w:val="32"/>
          <w:szCs w:val="32"/>
          <w:lang w:eastAsia="zh-TW"/>
        </w:rPr>
        <w:t>1</w:t>
      </w:r>
      <w:r w:rsidR="00C71770">
        <w:rPr>
          <w:b/>
          <w:sz w:val="32"/>
          <w:szCs w:val="32"/>
          <w:lang w:eastAsia="zh-TW"/>
        </w:rPr>
        <w:t>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Default="00187B47" w:rsidP="00B066D2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>
              <w:rPr>
                <w:b/>
                <w:sz w:val="24"/>
                <w:szCs w:val="24"/>
              </w:rPr>
              <w:t>:</w:t>
            </w:r>
          </w:p>
          <w:p w14:paraId="34724BD0" w14:textId="7AD172B6" w:rsidR="00187B47" w:rsidRDefault="00C71770" w:rsidP="00B066D2">
            <w:pPr>
              <w:spacing w:after="0"/>
              <w:jc w:val="center"/>
              <w:rPr>
                <w:b/>
                <w:sz w:val="24"/>
                <w:szCs w:val="24"/>
                <w:lang w:eastAsia="zh-TW"/>
              </w:rPr>
            </w:pPr>
            <w:r>
              <w:rPr>
                <w:rFonts w:hint="eastAsia"/>
                <w:b/>
                <w:sz w:val="24"/>
                <w:szCs w:val="24"/>
                <w:lang w:eastAsia="zh-TW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</w:t>
            </w:r>
            <w:r w:rsidR="00187B47">
              <w:rPr>
                <w:b/>
                <w:sz w:val="24"/>
                <w:szCs w:val="24"/>
              </w:rPr>
              <w:t>:</w:t>
            </w:r>
          </w:p>
          <w:p w14:paraId="037E9CED" w14:textId="502A9F3C" w:rsidR="00187B47" w:rsidRDefault="00C71770" w:rsidP="00B066D2">
            <w:pPr>
              <w:spacing w:after="0"/>
              <w:jc w:val="center"/>
              <w:rPr>
                <w:b/>
                <w:sz w:val="24"/>
                <w:szCs w:val="24"/>
                <w:lang w:eastAsia="zh-TW"/>
              </w:rPr>
            </w:pPr>
            <w:r>
              <w:rPr>
                <w:rFonts w:hint="eastAsia"/>
                <w:b/>
                <w:sz w:val="24"/>
                <w:szCs w:val="24"/>
                <w:lang w:eastAsia="zh-TW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6D370770" w:rsidR="00E72B61" w:rsidRDefault="00C71770" w:rsidP="00B066D2">
            <w:pPr>
              <w:spacing w:after="0"/>
            </w:pPr>
            <w:r>
              <w:t>RAN#103 / March 2024</w:t>
            </w:r>
          </w:p>
        </w:tc>
      </w:tr>
      <w:tr w:rsidR="00E72B6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1F57CD2D" w:rsidR="00E72B61" w:rsidRDefault="00C71770" w:rsidP="00B066D2">
            <w:pPr>
              <w:pStyle w:val="Index1"/>
            </w:pPr>
            <w:r>
              <w:t>NR Mobility</w:t>
            </w:r>
          </w:p>
        </w:tc>
      </w:tr>
      <w:tr w:rsidR="00E72B6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01C046BF" w:rsidR="00E72B61" w:rsidRDefault="00C71770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38.331 (RAN2)</w:t>
            </w:r>
          </w:p>
        </w:tc>
      </w:tr>
      <w:tr w:rsidR="00E72B61" w14:paraId="5AF00011" w14:textId="77777777" w:rsidTr="00C71770">
        <w:trPr>
          <w:cantSplit/>
          <w:trHeight w:val="1321"/>
          <w:jc w:val="center"/>
        </w:trPr>
        <w:tc>
          <w:tcPr>
            <w:tcW w:w="2022" w:type="pct"/>
            <w:vAlign w:val="center"/>
          </w:tcPr>
          <w:p w14:paraId="6FC0122E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1556C7C" w14:textId="77777777" w:rsidR="00C71770" w:rsidRDefault="00C71770" w:rsidP="00C71770">
            <w:pPr>
              <w:pStyle w:val="ListParagraph"/>
              <w:ind w:left="0"/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 xml:space="preserve">SCell/SCG setup delay improvement </w:t>
            </w:r>
          </w:p>
          <w:p w14:paraId="4FF7A4D5" w14:textId="77777777" w:rsidR="008B1343" w:rsidRDefault="00C71770" w:rsidP="008B1343">
            <w:pPr>
              <w:pStyle w:val="ListParagraph"/>
              <w:numPr>
                <w:ilvl w:val="0"/>
                <w:numId w:val="6"/>
              </w:numPr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>Address signalling for the solution based on existing measurement</w:t>
            </w:r>
          </w:p>
          <w:p w14:paraId="36865823" w14:textId="33940103" w:rsidR="00E72B61" w:rsidRPr="008B1343" w:rsidRDefault="00C71770" w:rsidP="008B1343">
            <w:pPr>
              <w:pStyle w:val="ListParagraph"/>
              <w:numPr>
                <w:ilvl w:val="0"/>
                <w:numId w:val="6"/>
              </w:numPr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</w:pPr>
            <w:r w:rsidRPr="008B1343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>Address how to handle the solution based on enhanced (additional)</w:t>
            </w:r>
            <w:r w:rsidRPr="008B1343">
              <w:rPr>
                <w:rFonts w:ascii="PMingLiU" w:hAnsi="PMingLiU" w:hint="eastAsia"/>
                <w:sz w:val="20"/>
                <w:szCs w:val="20"/>
                <w:lang w:val="en-GB"/>
              </w:rPr>
              <w:t xml:space="preserve"> </w:t>
            </w:r>
            <w:r w:rsidRPr="008B1343">
              <w:rPr>
                <w:rFonts w:ascii="Times New Roman" w:eastAsia="DengXian" w:hAnsi="Times New Roman"/>
                <w:sz w:val="20"/>
                <w:szCs w:val="20"/>
                <w:lang w:val="en-GB" w:eastAsia="zh-CN"/>
              </w:rPr>
              <w:t>measurement</w:t>
            </w:r>
          </w:p>
        </w:tc>
      </w:tr>
      <w:tr w:rsidR="00E72B6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309E7AAD" w:rsidR="00E72B61" w:rsidRDefault="00E72B61" w:rsidP="00520A9C">
            <w:pPr>
              <w:spacing w:after="0"/>
              <w:rPr>
                <w:b/>
              </w:rPr>
            </w:pPr>
            <w:r>
              <w:rPr>
                <w:b/>
              </w:rPr>
              <w:t>Consequen</w:t>
            </w:r>
            <w:r w:rsidR="00663FF2">
              <w:rPr>
                <w:b/>
              </w:rPr>
              <w:t xml:space="preserve">ces if not included in Release </w:t>
            </w:r>
            <w:r w:rsidR="00C71770">
              <w:rPr>
                <w:b/>
              </w:rPr>
              <w:t>18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427173F0" w:rsidR="00E72B61" w:rsidRDefault="008B1343" w:rsidP="00B066D2">
            <w:pPr>
              <w:spacing w:after="0"/>
            </w:pPr>
            <w:r>
              <w:t xml:space="preserve">Essential functionality and signalling for SCell/SCG setup delay improvement are not supported. 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43684E3E" w:rsidR="00E72B61" w:rsidRPr="00684CA1" w:rsidRDefault="008B1343" w:rsidP="00E72B61">
      <w:pPr>
        <w:rPr>
          <w:lang w:eastAsia="zh-CN"/>
        </w:rPr>
      </w:pPr>
      <w:r w:rsidRPr="008B1343">
        <w:rPr>
          <w:lang w:eastAsia="zh-CN"/>
        </w:rPr>
        <w:t>Address remaining issues for SCell/SCG setup delay improvement.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92BE8" w14:textId="77777777" w:rsidR="0037787A" w:rsidRDefault="0037787A">
      <w:r>
        <w:separator/>
      </w:r>
    </w:p>
  </w:endnote>
  <w:endnote w:type="continuationSeparator" w:id="0">
    <w:p w14:paraId="51A14298" w14:textId="77777777" w:rsidR="0037787A" w:rsidRDefault="00377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1127C" w14:textId="77777777" w:rsidR="0037787A" w:rsidRDefault="0037787A">
      <w:r>
        <w:separator/>
      </w:r>
    </w:p>
  </w:footnote>
  <w:footnote w:type="continuationSeparator" w:id="0">
    <w:p w14:paraId="21391998" w14:textId="77777777" w:rsidR="0037787A" w:rsidRDefault="00377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6F7791"/>
    <w:multiLevelType w:val="hybridMultilevel"/>
    <w:tmpl w:val="E144A04C"/>
    <w:lvl w:ilvl="0" w:tplc="2F76326C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16F08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7787A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B1343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71770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15156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1770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AA1C22-39A3-4BB9-AEEB-DD014265F9F8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EE0CA332-0106-4126-807D-08A553CE64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FE384A-1747-452D-A16B-2FD724910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MediaTek Inc.</cp:lastModifiedBy>
  <cp:revision>5</cp:revision>
  <cp:lastPrinted>2009-10-12T14:10:00Z</cp:lastPrinted>
  <dcterms:created xsi:type="dcterms:W3CDTF">2023-03-21T08:42:00Z</dcterms:created>
  <dcterms:modified xsi:type="dcterms:W3CDTF">2023-12-04T18:06:00Z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2023-12-01T03:46:18Z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54fb8319-7136-4988-bdad-77fa8395bbb7</vt:lpwstr>
  </property>
  <property fmtid="{D5CDD505-2E9C-101B-9397-08002B2CF9AE}" pid="9" name="MSIP_Label_83bcef13-7cac-433f-ba1d-47a323951816_ContentBits">
    <vt:lpwstr>0</vt:lpwstr>
  </property>
  <property fmtid="{D5CDD505-2E9C-101B-9397-08002B2CF9AE}" pid="10" name="ContentTypeId">
    <vt:lpwstr>0x010100273864C3BC768F4C83F728553A532E20</vt:lpwstr>
  </property>
</Properties>
</file>